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392DEA" w14:textId="77777777" w:rsidR="00AD4B2E" w:rsidRPr="009500C1" w:rsidRDefault="00AD4B2E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10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РАСПОРЯЖЕНИЕ ЗЕМЕЛЬНЫМ УЧАСТКОМ БЕЗ ПРАВА ОТЧУЖДЕНИЯ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AD4B2E" w:rsidRPr="004E0853" w14:paraId="4DFEEC6C" w14:textId="77777777" w:rsidTr="00AB6FA2">
        <w:tc>
          <w:tcPr>
            <w:tcW w:w="10207" w:type="dxa"/>
            <w:vAlign w:val="center"/>
          </w:tcPr>
          <w:p w14:paraId="0DA34679" w14:textId="77777777" w:rsidR="00AD4B2E" w:rsidRPr="003A49C5" w:rsidRDefault="002D1A97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4BD348FA" w14:textId="77777777" w:rsidR="00AD4B2E" w:rsidRPr="003A49C5" w:rsidRDefault="00AD4B2E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03A3816E" w14:textId="6B8C824C" w:rsidR="00AD4B2E" w:rsidRPr="00FF7B95" w:rsidRDefault="00AD4B2E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____________________________________________________две тысячи </w:t>
            </w:r>
            <w:r w:rsidR="00466E82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AA05F9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07004A">
              <w:rPr>
                <w:rFonts w:ascii="Arial Narrow" w:hAnsi="Arial Narrow"/>
                <w:sz w:val="26"/>
                <w:szCs w:val="26"/>
              </w:rPr>
              <w:t>пятого</w:t>
            </w:r>
            <w:r w:rsidR="00466E82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32A90DF0" w14:textId="77777777" w:rsidR="00AD4B2E" w:rsidRPr="00FF7B95" w:rsidRDefault="00AD4B2E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1A8873C7" w14:textId="77777777" w:rsidR="00AD4B2E" w:rsidRPr="00FF7B95" w:rsidRDefault="00AD4B2E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7FCE469F" w14:textId="77777777" w:rsidR="00AD4B2E" w:rsidRPr="00FF7B95" w:rsidRDefault="00AD4B2E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2D1A97">
              <w:rPr>
                <w:rFonts w:ascii="Arial Narrow" w:hAnsi="Arial Narrow"/>
                <w:sz w:val="26"/>
                <w:szCs w:val="26"/>
              </w:rPr>
              <w:t xml:space="preserve"> 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 г.,</w:t>
            </w:r>
          </w:p>
          <w:p w14:paraId="27783DD8" w14:textId="77777777" w:rsidR="00AD4B2E" w:rsidRPr="00FF7B95" w:rsidRDefault="00AD4B2E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__________________</w:t>
            </w:r>
            <w:r w:rsidR="002D1A97">
              <w:rPr>
                <w:rFonts w:ascii="Arial Narrow" w:hAnsi="Arial Narrow"/>
                <w:sz w:val="26"/>
                <w:szCs w:val="26"/>
              </w:rPr>
              <w:t>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4AE95984" w14:textId="77777777" w:rsidR="00AD4B2E" w:rsidRPr="00FF7B95" w:rsidRDefault="002D1A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AD4B2E" w:rsidRPr="00FF7B95">
              <w:rPr>
                <w:rFonts w:ascii="Arial Narrow" w:hAnsi="Arial Narrow"/>
                <w:sz w:val="26"/>
                <w:szCs w:val="26"/>
              </w:rPr>
              <w:t>:__________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AD4B2E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</w:t>
            </w:r>
          </w:p>
          <w:p w14:paraId="751BF2D1" w14:textId="77777777" w:rsidR="00AD4B2E" w:rsidRPr="00FF7B95" w:rsidRDefault="00AD4B2E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4C3F4246" w14:textId="77777777" w:rsidR="00AD4B2E" w:rsidRPr="00FF7B95" w:rsidRDefault="00AD4B2E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31DE4522" w14:textId="77777777" w:rsidR="00AD4B2E" w:rsidRPr="00FF7B95" w:rsidRDefault="00AD4B2E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</w:t>
            </w:r>
            <w:r w:rsidR="002D1A97">
              <w:rPr>
                <w:rFonts w:ascii="Arial Narrow" w:hAnsi="Arial Narrow"/>
                <w:sz w:val="26"/>
                <w:szCs w:val="26"/>
              </w:rPr>
              <w:t>: 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</w:p>
          <w:p w14:paraId="370EEAB1" w14:textId="77777777" w:rsidR="00AD4B2E" w:rsidRPr="00FF7B95" w:rsidRDefault="00AD4B2E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524E4AC3" w14:textId="77777777" w:rsidR="00AD4B2E" w:rsidRPr="00FF7B95" w:rsidRDefault="00AD4B2E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2096F91A" w14:textId="77777777" w:rsidR="00AD4B2E" w:rsidRPr="00FF7B95" w:rsidRDefault="00AD4B2E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2D1A97">
              <w:rPr>
                <w:rFonts w:ascii="Arial Narrow" w:hAnsi="Arial Narrow"/>
                <w:sz w:val="26"/>
                <w:szCs w:val="26"/>
              </w:rPr>
              <w:t xml:space="preserve"> 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 г.,</w:t>
            </w:r>
          </w:p>
          <w:p w14:paraId="5ADF2140" w14:textId="77777777" w:rsidR="00AD4B2E" w:rsidRPr="00FF7B95" w:rsidRDefault="00AD4B2E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2D1A97">
              <w:rPr>
                <w:rFonts w:ascii="Arial Narrow" w:hAnsi="Arial Narrow"/>
                <w:sz w:val="26"/>
                <w:szCs w:val="26"/>
              </w:rPr>
              <w:t>______________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3D0B870A" w14:textId="77777777" w:rsidR="00AD4B2E" w:rsidRPr="00FF7B95" w:rsidRDefault="002D1A9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AD4B2E" w:rsidRPr="00FF7B95">
              <w:rPr>
                <w:rFonts w:ascii="Arial Narrow" w:hAnsi="Arial Narrow"/>
                <w:sz w:val="26"/>
                <w:szCs w:val="26"/>
              </w:rPr>
              <w:t>:_________________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AD4B2E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</w:t>
            </w:r>
          </w:p>
          <w:p w14:paraId="7E486EF5" w14:textId="77777777" w:rsidR="00AD4B2E" w:rsidRPr="00FF7B95" w:rsidRDefault="00AD4B2E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3BD5B586" w14:textId="77777777" w:rsidR="00AD4B2E" w:rsidRPr="00FF7B95" w:rsidRDefault="00AD4B2E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10A1ADB9" w14:textId="77777777" w:rsidR="00AD4B2E" w:rsidRPr="00FF7B95" w:rsidRDefault="00AD4B2E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</w:t>
            </w:r>
            <w:r w:rsidR="002D1A97">
              <w:rPr>
                <w:rFonts w:ascii="Arial Narrow" w:hAnsi="Arial Narrow"/>
                <w:sz w:val="26"/>
                <w:szCs w:val="26"/>
              </w:rPr>
              <w:t>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</w:t>
            </w:r>
          </w:p>
          <w:p w14:paraId="25925618" w14:textId="77777777" w:rsidR="00AD4B2E" w:rsidRPr="00FF7B95" w:rsidRDefault="00AD4B2E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79FD9FEC" w14:textId="77777777" w:rsidR="00971103" w:rsidRPr="00C00CEE" w:rsidRDefault="00AD4B2E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владеть и распоряжаться (в том числе сдавать в аренду) без права отчуждения принадлежащим мне на праве собственности земельным участком, расположенным по адресу: </w:t>
            </w:r>
            <w:r w:rsidRPr="00AD4B2E">
              <w:rPr>
                <w:rFonts w:ascii="Arial Narrow" w:hAnsi="Arial Narrow" w:cs="Times New Roman"/>
                <w:noProof/>
                <w:sz w:val="32"/>
              </w:rPr>
              <w:t>________________________________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AD4B2E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AD4B2E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кадастровый номер </w:t>
            </w:r>
            <w:r w:rsidRPr="00AD4B2E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11ED0C56" w14:textId="77777777" w:rsidR="00AD4B2E" w:rsidRPr="007135E3" w:rsidRDefault="00AD4B2E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заключать соответствующие договоры, получать причитающиеся по договорам деньги, быть моим представителем во всех соответствующих учреждениях, организациях и предприятиях вне зависимости от формы собственности по поводу сбора необходимых документов и справок, оплаты налогов и платежей, подавать от моего имени заявления, вести межевое дело со всеми правами, предоставлять необходимые для оформления документы и справки, давать согласие на обработку моих персональных данных в форме и порядке, предусмотренном действующим законодательством Российской Федерации, расписываться за меня и осуществлять все действия и формальности, связанные с выполнением данных поручений.</w:t>
            </w:r>
          </w:p>
        </w:tc>
      </w:tr>
    </w:tbl>
    <w:p w14:paraId="47C0D961" w14:textId="77777777" w:rsidR="00AD4B2E" w:rsidRPr="00AB6FA2" w:rsidRDefault="00AD4B2E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AD4B2E" w14:paraId="4F810096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4C603887" w14:textId="77777777" w:rsidR="00AD4B2E" w:rsidRPr="00FF7B95" w:rsidRDefault="00AD4B2E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</w:t>
            </w:r>
            <w:r w:rsidR="002D1A97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____.</w:t>
            </w:r>
          </w:p>
          <w:p w14:paraId="2265682A" w14:textId="77777777" w:rsidR="00AD4B2E" w:rsidRPr="00FF7B95" w:rsidRDefault="00AD4B2E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2759D3EC" w14:textId="77777777" w:rsidR="00AD4B2E" w:rsidRPr="00FF7B95" w:rsidRDefault="00AD4B2E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3C23D535" w14:textId="77777777" w:rsidR="00AD4B2E" w:rsidRDefault="00AD4B2E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45B72F3D" w14:textId="77777777" w:rsidR="00AD4B2E" w:rsidRDefault="00AD4B2E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F9C20F6" w14:textId="77777777" w:rsidR="00AD4B2E" w:rsidRPr="00FF7B95" w:rsidRDefault="00AD4B2E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43A94320" w14:textId="77777777" w:rsidR="00AD4B2E" w:rsidRPr="004F7E55" w:rsidRDefault="00AD4B2E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23004BCB" w14:textId="77777777" w:rsidR="00AD4B2E" w:rsidRDefault="00AD4B2E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AD4B2E" w14:paraId="4D81BD5E" w14:textId="77777777" w:rsidTr="00AA05F9">
        <w:trPr>
          <w:cantSplit/>
        </w:trPr>
        <w:tc>
          <w:tcPr>
            <w:tcW w:w="10206" w:type="dxa"/>
          </w:tcPr>
          <w:p w14:paraId="59ADFD26" w14:textId="77777777" w:rsidR="00776F86" w:rsidRDefault="00776F86" w:rsidP="00776F8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lastRenderedPageBreak/>
              <w:t>Греческая Республика, город Афины</w:t>
            </w:r>
          </w:p>
          <w:p w14:paraId="02D57758" w14:textId="77777777" w:rsidR="00776F86" w:rsidRDefault="00776F86" w:rsidP="00776F8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2502AF5" w14:textId="54A86CE8" w:rsidR="00776F86" w:rsidRDefault="00776F86" w:rsidP="00776F86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07004A" w:rsidRPr="0007004A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688CD77D" w14:textId="77777777" w:rsidR="00776F86" w:rsidRDefault="00776F86" w:rsidP="00776F86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7E33C91F" w14:textId="77777777" w:rsidR="00776F86" w:rsidRDefault="00776F86" w:rsidP="00776F8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F08A38813784480CBAC9C3EE28A9CE25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23B7ADFD" w14:textId="77777777" w:rsidR="00776F86" w:rsidRDefault="00776F86" w:rsidP="00776F8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589A82F9" w14:textId="77777777" w:rsidR="00776F86" w:rsidRDefault="00776F86" w:rsidP="00776F8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3A9F6FE9" w14:textId="77777777" w:rsidR="00776F86" w:rsidRDefault="00776F86" w:rsidP="00776F8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1195153D" w14:textId="77777777" w:rsidR="00776F86" w:rsidRDefault="00776F86" w:rsidP="00776F86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1F5C859A" w14:textId="77777777" w:rsidR="00776F86" w:rsidRDefault="00776F86" w:rsidP="00776F8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3B7E2084" w14:textId="77777777" w:rsidR="00776F86" w:rsidRDefault="00776F86" w:rsidP="00776F86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70B22AF0" w14:textId="77777777" w:rsidR="00776F86" w:rsidRDefault="00776F86" w:rsidP="00776F8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7E2621DC" w14:textId="77777777" w:rsidR="00776F86" w:rsidRDefault="00776F86" w:rsidP="00776F86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17EDEBB0" w14:textId="77777777" w:rsidR="00776F86" w:rsidRDefault="00776F86" w:rsidP="00776F8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1D776EAB" w14:textId="77777777" w:rsidR="00776F86" w:rsidRDefault="00776F86" w:rsidP="00776F8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F670043" w14:textId="09DD64A6" w:rsidR="00AD4B2E" w:rsidRDefault="00776F86" w:rsidP="00776F86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0C98C3E2AD8E413586339F1141449D2B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054A8D61" w14:textId="77777777" w:rsidR="00AD4B2E" w:rsidRPr="00966DB7" w:rsidRDefault="00AD4B2E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AD4B2E" w:rsidRPr="00966DB7" w:rsidSect="00AD4B2E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A06185" w14:textId="77777777" w:rsidR="001D0685" w:rsidRDefault="001D0685" w:rsidP="00B72228">
      <w:pPr>
        <w:spacing w:line="240" w:lineRule="auto"/>
      </w:pPr>
      <w:r>
        <w:separator/>
      </w:r>
    </w:p>
  </w:endnote>
  <w:endnote w:type="continuationSeparator" w:id="0">
    <w:p w14:paraId="107DDA0E" w14:textId="77777777" w:rsidR="001D0685" w:rsidRDefault="001D0685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2997B" w14:textId="77777777" w:rsidR="00467143" w:rsidRPr="00DC0F73" w:rsidRDefault="00467143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7958C7" w:rsidRPr="00CD5C19">
      <w:rPr>
        <w:rFonts w:ascii="Arial Narrow" w:hAnsi="Arial Narrow"/>
        <w:noProof/>
        <w:color w:val="000000" w:themeColor="text1"/>
        <w:sz w:val="16"/>
        <w:szCs w:val="16"/>
      </w:rPr>
      <w:t>НА РАСПОРЯЖЕНИЕ ЗЕМЕЛЬНЫМ УЧАСТКОМ БЕЗ ПРАВА ОТЧУЖДЕНИЯ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7958C7" w:rsidRPr="00CD5C19">
      <w:rPr>
        <w:rFonts w:ascii="Arial Narrow" w:hAnsi="Arial Narrow"/>
        <w:noProof/>
        <w:color w:val="000000" w:themeColor="text1"/>
        <w:sz w:val="16"/>
        <w:szCs w:val="16"/>
      </w:rPr>
      <w:t>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FBCB97" w14:textId="77777777" w:rsidR="001D0685" w:rsidRDefault="001D0685" w:rsidP="00B72228">
      <w:pPr>
        <w:spacing w:line="240" w:lineRule="auto"/>
      </w:pPr>
      <w:r>
        <w:separator/>
      </w:r>
    </w:p>
  </w:footnote>
  <w:footnote w:type="continuationSeparator" w:id="0">
    <w:p w14:paraId="4F3FA447" w14:textId="77777777" w:rsidR="001D0685" w:rsidRDefault="001D0685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78464D" w14:textId="77777777" w:rsidR="00467143" w:rsidRPr="00F02BF4" w:rsidRDefault="00467143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1399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ttachedTemplate r:id="rId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88A"/>
    <w:rsid w:val="00034FBA"/>
    <w:rsid w:val="0004070C"/>
    <w:rsid w:val="00065496"/>
    <w:rsid w:val="0007004A"/>
    <w:rsid w:val="000701B6"/>
    <w:rsid w:val="000707CF"/>
    <w:rsid w:val="00093CD1"/>
    <w:rsid w:val="000A1D29"/>
    <w:rsid w:val="000B7242"/>
    <w:rsid w:val="000E34D7"/>
    <w:rsid w:val="0011586B"/>
    <w:rsid w:val="00146180"/>
    <w:rsid w:val="0016338C"/>
    <w:rsid w:val="00164B43"/>
    <w:rsid w:val="00167D3D"/>
    <w:rsid w:val="001C65E1"/>
    <w:rsid w:val="001D0685"/>
    <w:rsid w:val="001F7938"/>
    <w:rsid w:val="00205A30"/>
    <w:rsid w:val="0022122D"/>
    <w:rsid w:val="0025480A"/>
    <w:rsid w:val="00255849"/>
    <w:rsid w:val="002C2E37"/>
    <w:rsid w:val="002D1A97"/>
    <w:rsid w:val="00307AB7"/>
    <w:rsid w:val="00316D6E"/>
    <w:rsid w:val="0032458A"/>
    <w:rsid w:val="00334763"/>
    <w:rsid w:val="003403C2"/>
    <w:rsid w:val="00341897"/>
    <w:rsid w:val="0038430B"/>
    <w:rsid w:val="003A49C5"/>
    <w:rsid w:val="003A7F24"/>
    <w:rsid w:val="003C2445"/>
    <w:rsid w:val="00453752"/>
    <w:rsid w:val="00461D32"/>
    <w:rsid w:val="00466E82"/>
    <w:rsid w:val="00467143"/>
    <w:rsid w:val="004D3061"/>
    <w:rsid w:val="004E0853"/>
    <w:rsid w:val="004F0910"/>
    <w:rsid w:val="00535B34"/>
    <w:rsid w:val="00574833"/>
    <w:rsid w:val="005840EA"/>
    <w:rsid w:val="005C22D3"/>
    <w:rsid w:val="005E103A"/>
    <w:rsid w:val="0062388A"/>
    <w:rsid w:val="0063674D"/>
    <w:rsid w:val="0064066B"/>
    <w:rsid w:val="006450A9"/>
    <w:rsid w:val="00666C3E"/>
    <w:rsid w:val="00672C59"/>
    <w:rsid w:val="00680497"/>
    <w:rsid w:val="006A6AEF"/>
    <w:rsid w:val="006B785F"/>
    <w:rsid w:val="006F021D"/>
    <w:rsid w:val="0070029B"/>
    <w:rsid w:val="007053E8"/>
    <w:rsid w:val="00712185"/>
    <w:rsid w:val="007135E3"/>
    <w:rsid w:val="007231D1"/>
    <w:rsid w:val="00733A99"/>
    <w:rsid w:val="00776F86"/>
    <w:rsid w:val="007958C7"/>
    <w:rsid w:val="007C6DE4"/>
    <w:rsid w:val="007E1671"/>
    <w:rsid w:val="007E1C84"/>
    <w:rsid w:val="007E47D6"/>
    <w:rsid w:val="0081645E"/>
    <w:rsid w:val="008964AF"/>
    <w:rsid w:val="008A5A3A"/>
    <w:rsid w:val="008C4227"/>
    <w:rsid w:val="00904B32"/>
    <w:rsid w:val="00921C1D"/>
    <w:rsid w:val="0093656E"/>
    <w:rsid w:val="009500C1"/>
    <w:rsid w:val="00966DB7"/>
    <w:rsid w:val="00970F3E"/>
    <w:rsid w:val="00971103"/>
    <w:rsid w:val="00994107"/>
    <w:rsid w:val="009D02DC"/>
    <w:rsid w:val="00A0332E"/>
    <w:rsid w:val="00A06B57"/>
    <w:rsid w:val="00A85205"/>
    <w:rsid w:val="00A866A0"/>
    <w:rsid w:val="00A87B1D"/>
    <w:rsid w:val="00AA05F9"/>
    <w:rsid w:val="00AB0C7E"/>
    <w:rsid w:val="00AB3077"/>
    <w:rsid w:val="00AB6FA2"/>
    <w:rsid w:val="00AC446B"/>
    <w:rsid w:val="00AD4B2E"/>
    <w:rsid w:val="00AF471F"/>
    <w:rsid w:val="00B22F7E"/>
    <w:rsid w:val="00B25606"/>
    <w:rsid w:val="00B40398"/>
    <w:rsid w:val="00B50C8A"/>
    <w:rsid w:val="00B521D2"/>
    <w:rsid w:val="00B60422"/>
    <w:rsid w:val="00B72228"/>
    <w:rsid w:val="00B87612"/>
    <w:rsid w:val="00BC746B"/>
    <w:rsid w:val="00C00CEE"/>
    <w:rsid w:val="00C27944"/>
    <w:rsid w:val="00C53286"/>
    <w:rsid w:val="00C568E2"/>
    <w:rsid w:val="00C608EA"/>
    <w:rsid w:val="00C956D9"/>
    <w:rsid w:val="00CC1F26"/>
    <w:rsid w:val="00CE4117"/>
    <w:rsid w:val="00D07F43"/>
    <w:rsid w:val="00D27EE8"/>
    <w:rsid w:val="00D4606B"/>
    <w:rsid w:val="00D75AD9"/>
    <w:rsid w:val="00D93751"/>
    <w:rsid w:val="00D96B82"/>
    <w:rsid w:val="00DC0EFD"/>
    <w:rsid w:val="00DC0F73"/>
    <w:rsid w:val="00E26B76"/>
    <w:rsid w:val="00E812F6"/>
    <w:rsid w:val="00F02BF4"/>
    <w:rsid w:val="00F64587"/>
    <w:rsid w:val="00F67780"/>
    <w:rsid w:val="00F8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75A2B"/>
  <w15:docId w15:val="{59517012-AFA7-48D2-928B-A9CD1B0D1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20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044;&#1054;&#1042;&#1045;&#1056;&#1045;&#1053;&#1053;&#1054;&#1057;&#1058;&#1048;%202022%20&#1064;&#1040;&#1041;&#1051;&#1054;&#1053;&#1067;\&#1044;&#1054;&#1042;&#1045;&#1056;&#1045;&#1053;&#1053;&#1054;&#1057;&#1058;&#1068;%20&#1060;&#1054;&#1056;&#1052;&#1040;%2010%20&#1053;&#1040;%20&#1056;&#1040;&#1057;&#1055;&#1054;&#1056;&#1071;&#1046;&#1045;&#1053;&#1048;&#1045;%20&#1047;&#1045;&#1052;&#1045;&#1051;&#1068;&#1053;&#1067;&#1052;%20&#1059;&#1063;&#1040;&#1057;&#1058;&#1050;&#1054;&#1052;%20&#1041;&#1045;&#1047;%20&#1055;&#1056;&#1040;&#1042;&#1040;%20&#1054;&#1058;&#1063;&#1059;&#1046;&#1044;&#1045;&#1053;&#1048;&#1071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08A38813784480CBAC9C3EE28A9CE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0D4F98-1E49-4457-9978-3C70A5C89860}"/>
      </w:docPartPr>
      <w:docPartBody>
        <w:p w:rsidR="00685085" w:rsidRDefault="00685085" w:rsidP="00685085">
          <w:pPr>
            <w:pStyle w:val="F08A38813784480CBAC9C3EE28A9CE25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0C98C3E2AD8E413586339F1141449D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5EBB6D-7442-456D-B2F6-63DFAFB4C33E}"/>
      </w:docPartPr>
      <w:docPartBody>
        <w:p w:rsidR="00685085" w:rsidRDefault="00685085" w:rsidP="00685085">
          <w:pPr>
            <w:pStyle w:val="0C98C3E2AD8E413586339F1141449D2B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6D5"/>
    <w:rsid w:val="000C6EEB"/>
    <w:rsid w:val="00150D67"/>
    <w:rsid w:val="004029EA"/>
    <w:rsid w:val="005C22D3"/>
    <w:rsid w:val="00685085"/>
    <w:rsid w:val="00705447"/>
    <w:rsid w:val="009D0BB7"/>
    <w:rsid w:val="00C65501"/>
    <w:rsid w:val="00CD26D5"/>
    <w:rsid w:val="00F6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85085"/>
  </w:style>
  <w:style w:type="paragraph" w:customStyle="1" w:styleId="F08A38813784480CBAC9C3EE28A9CE25">
    <w:name w:val="F08A38813784480CBAC9C3EE28A9CE25"/>
    <w:rsid w:val="00685085"/>
    <w:rPr>
      <w:kern w:val="2"/>
      <w14:ligatures w14:val="standardContextual"/>
    </w:rPr>
  </w:style>
  <w:style w:type="paragraph" w:customStyle="1" w:styleId="0C98C3E2AD8E413586339F1141449D2B">
    <w:name w:val="0C98C3E2AD8E413586339F1141449D2B"/>
    <w:rsid w:val="00685085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54C5-7400-43DC-8E43-7339C9380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ДОВЕРЕННОСТЬ ФОРМА 10 НА РАСПОРЯЖЕНИЕ ЗЕМЕЛЬНЫМ УЧАСТКОМ БЕЗ ПРАВА ОТЧУЖДЕНИЯ</Template>
  <TotalTime>1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2019-01-03T13:09:00Z</cp:lastPrinted>
  <dcterms:created xsi:type="dcterms:W3CDTF">2021-12-20T09:54:00Z</dcterms:created>
  <dcterms:modified xsi:type="dcterms:W3CDTF">2024-08-09T07:23:00Z</dcterms:modified>
</cp:coreProperties>
</file>